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A5807">
        <w:rPr>
          <w:rFonts w:cs="Arial"/>
          <w:b/>
          <w:caps/>
          <w:sz w:val="28"/>
          <w:szCs w:val="28"/>
        </w:rPr>
        <w:t>1</w:t>
      </w:r>
      <w:r w:rsidR="008A0E0D">
        <w:rPr>
          <w:rFonts w:cs="Arial"/>
          <w:b/>
          <w:caps/>
          <w:sz w:val="28"/>
          <w:szCs w:val="28"/>
        </w:rPr>
        <w:t>61</w:t>
      </w:r>
      <w:r w:rsidR="00C55EF0">
        <w:rPr>
          <w:rFonts w:cs="Arial"/>
          <w:b/>
          <w:caps/>
          <w:sz w:val="28"/>
          <w:szCs w:val="28"/>
        </w:rPr>
        <w:t>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916E2A" w:rsidP="00D114D7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P</w:t>
            </w:r>
            <w:r w:rsidR="00BA3DB0" w:rsidRPr="00BA3DB0">
              <w:rPr>
                <w:rFonts w:cs="Arial"/>
                <w:sz w:val="20"/>
                <w:szCs w:val="20"/>
              </w:rPr>
              <w:t xml:space="preserve">rovidências </w:t>
            </w:r>
            <w:r w:rsidR="00D9483F">
              <w:rPr>
                <w:rFonts w:cs="Arial"/>
                <w:sz w:val="20"/>
                <w:szCs w:val="20"/>
              </w:rPr>
              <w:t xml:space="preserve">junto </w:t>
            </w:r>
            <w:r w:rsidR="006E64DD">
              <w:rPr>
                <w:rFonts w:cs="Arial"/>
                <w:sz w:val="20"/>
                <w:szCs w:val="20"/>
              </w:rPr>
              <w:t xml:space="preserve">à Secretaria de </w:t>
            </w:r>
            <w:r w:rsidR="00E50C68">
              <w:rPr>
                <w:rFonts w:cs="Arial"/>
                <w:sz w:val="20"/>
                <w:szCs w:val="20"/>
              </w:rPr>
              <w:t xml:space="preserve">Meio Ambiente visando à </w:t>
            </w:r>
            <w:r w:rsidR="00D114D7">
              <w:rPr>
                <w:rFonts w:cs="Arial"/>
                <w:sz w:val="20"/>
                <w:szCs w:val="20"/>
              </w:rPr>
              <w:t>realização de serviços de capina e limpeza na Estrada dos Remédios, em frente ao número 915, no Veraneio Irajá, principalmente em torno do ponto de ônibus existente no local</w:t>
            </w:r>
            <w:r w:rsidR="00BA3DB0" w:rsidRPr="00BA3DB0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3C68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A15048" w:rsidP="003C68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D71B5B" w:rsidRPr="00D71B5B">
        <w:rPr>
          <w:rFonts w:cs="Arial"/>
        </w:rPr>
        <w:t xml:space="preserve">que sejam tomadas </w:t>
      </w:r>
      <w:r w:rsidR="00495258" w:rsidRPr="00495258">
        <w:rPr>
          <w:rFonts w:cs="Arial"/>
        </w:rPr>
        <w:t xml:space="preserve">providências junto à Secretaria de Meio Ambiente visando à </w:t>
      </w:r>
      <w:r w:rsidR="005C4ABD" w:rsidRPr="005C4ABD">
        <w:rPr>
          <w:rFonts w:cs="Arial"/>
        </w:rPr>
        <w:t>realização de serviços de capina</w:t>
      </w:r>
      <w:r w:rsidR="005C4ABD">
        <w:rPr>
          <w:rFonts w:cs="Arial"/>
        </w:rPr>
        <w:t xml:space="preserve"> e </w:t>
      </w:r>
      <w:r w:rsidR="005C4ABD" w:rsidRPr="005C4ABD">
        <w:rPr>
          <w:rFonts w:cs="Arial"/>
        </w:rPr>
        <w:t>limpeza</w:t>
      </w:r>
      <w:r w:rsidR="005C4ABD" w:rsidRPr="005C4ABD">
        <w:rPr>
          <w:rFonts w:cs="Arial"/>
        </w:rPr>
        <w:t xml:space="preserve"> na Estrada dos Remédios, em frente ao número 915, no Veraneio Irajá, principalmente em torno do ponto de ônibus existente no local</w:t>
      </w:r>
      <w:r w:rsidR="00584E86">
        <w:rPr>
          <w:rFonts w:cs="Arial"/>
        </w:rPr>
        <w:t>.</w:t>
      </w:r>
    </w:p>
    <w:p w:rsidR="00EF41EA" w:rsidRDefault="00C12F82" w:rsidP="00EF41E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C12F82">
        <w:rPr>
          <w:rFonts w:cs="Arial"/>
        </w:rPr>
        <w:t>Verificamos que o mato está avançando na estrada, gerando insegurança nos munícipes que ficam à espera dos ônibus, com medo do aparecimento de animais peçonhentos</w:t>
      </w:r>
      <w:r w:rsidR="00EF41EA" w:rsidRPr="0083267C">
        <w:rPr>
          <w:rFonts w:cs="Arial"/>
        </w:rPr>
        <w:t>.</w:t>
      </w:r>
    </w:p>
    <w:p w:rsidR="001F61C6" w:rsidRDefault="001F61C6" w:rsidP="00EF41E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Foto</w:t>
      </w:r>
      <w:r w:rsidR="00C12F82">
        <w:rPr>
          <w:rFonts w:cs="Arial"/>
        </w:rPr>
        <w:t>s</w:t>
      </w:r>
      <w:r>
        <w:rPr>
          <w:rFonts w:cs="Arial"/>
        </w:rPr>
        <w:t xml:space="preserve"> em anexo.</w:t>
      </w:r>
    </w:p>
    <w:p w:rsidR="00F94ABC" w:rsidRDefault="00EE28DC" w:rsidP="00EF41E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E28DC">
        <w:rPr>
          <w:rFonts w:cs="Arial"/>
        </w:rPr>
        <w:t xml:space="preserve">Destacamos a abertura do </w:t>
      </w:r>
      <w:r w:rsidRPr="00EE28DC">
        <w:rPr>
          <w:rFonts w:cs="Arial"/>
          <w:b/>
        </w:rPr>
        <w:t>Protocolo Nº 6229/2021</w:t>
      </w:r>
      <w:r w:rsidRPr="00EE28DC">
        <w:rPr>
          <w:rFonts w:cs="Arial"/>
        </w:rPr>
        <w:t>, no dia 28 de maio de 2021, referente ao assunto</w:t>
      </w:r>
      <w:r w:rsidR="00F94ABC">
        <w:rPr>
          <w:rFonts w:cs="Arial"/>
        </w:rPr>
        <w:t>.</w:t>
      </w:r>
    </w:p>
    <w:p w:rsidR="003A77BE" w:rsidRPr="001840AD" w:rsidRDefault="008C72B7" w:rsidP="003C68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D64773">
      <w:pPr>
        <w:tabs>
          <w:tab w:val="left" w:pos="-600"/>
          <w:tab w:val="left" w:pos="4508"/>
        </w:tabs>
        <w:spacing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1F5924">
        <w:rPr>
          <w:rFonts w:cs="Arial"/>
        </w:rPr>
        <w:t>2</w:t>
      </w:r>
      <w:r w:rsidR="00584E86">
        <w:rPr>
          <w:rFonts w:cs="Arial"/>
        </w:rPr>
        <w:t xml:space="preserve"> de </w:t>
      </w:r>
      <w:r w:rsidR="007F19B7">
        <w:rPr>
          <w:rFonts w:cs="Arial"/>
        </w:rPr>
        <w:t>junho</w:t>
      </w:r>
      <w:r w:rsidR="00584E86">
        <w:rPr>
          <w:rFonts w:cs="Arial"/>
        </w:rPr>
        <w:t xml:space="preserve"> 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42C63" w:rsidRPr="005D429C" w:rsidRDefault="00F42C63" w:rsidP="00F42C63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7E5577" w:rsidRDefault="00F42C63" w:rsidP="00D57835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</w:t>
      </w:r>
      <w:r w:rsidR="00656B85"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PSD</w:t>
      </w:r>
      <w:r>
        <w:rPr>
          <w:rFonts w:eastAsia="Calibri" w:cs="Arial"/>
          <w:lang w:eastAsia="en-US"/>
        </w:rPr>
        <w:t>B</w:t>
      </w:r>
    </w:p>
    <w:p w:rsidR="007E5577" w:rsidRDefault="007E5577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7E5577" w:rsidRDefault="00B05E31" w:rsidP="00D57835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  <w:b/>
        </w:rPr>
      </w:pPr>
      <w:r>
        <w:rPr>
          <w:rFonts w:cs="Arial"/>
          <w:b/>
          <w:noProof/>
        </w:rPr>
        <w:lastRenderedPageBreak/>
        <w:drawing>
          <wp:inline distT="0" distB="0" distL="0" distR="0" wp14:anchorId="73CC8A9C">
            <wp:extent cx="2964180" cy="3962400"/>
            <wp:effectExtent l="0" t="0" r="762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396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30F4" w:rsidRDefault="00A130F4" w:rsidP="00D57835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  <w:b/>
        </w:rPr>
      </w:pPr>
    </w:p>
    <w:p w:rsidR="00B05E31" w:rsidRDefault="00B05E31" w:rsidP="00D57835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  <w:b/>
        </w:rPr>
      </w:pPr>
      <w:bookmarkStart w:id="0" w:name="_GoBack"/>
      <w:bookmarkEnd w:id="0"/>
      <w:r>
        <w:rPr>
          <w:rFonts w:cs="Arial"/>
          <w:b/>
          <w:noProof/>
        </w:rPr>
        <w:drawing>
          <wp:inline distT="0" distB="0" distL="0" distR="0" wp14:anchorId="063BB8D1">
            <wp:extent cx="2971800" cy="3962400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96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B05E31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00C" w:rsidRDefault="007E500C">
      <w:r>
        <w:separator/>
      </w:r>
    </w:p>
  </w:endnote>
  <w:endnote w:type="continuationSeparator" w:id="0">
    <w:p w:rsidR="007E500C" w:rsidRDefault="007E5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00C" w:rsidRDefault="007E500C">
      <w:r>
        <w:separator/>
      </w:r>
    </w:p>
  </w:footnote>
  <w:footnote w:type="continuationSeparator" w:id="0">
    <w:p w:rsidR="007E500C" w:rsidRDefault="007E50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067BBE">
      <w:rPr>
        <w:rFonts w:cs="Arial"/>
        <w:b/>
        <w:sz w:val="20"/>
        <w:szCs w:val="20"/>
        <w:u w:val="single"/>
      </w:rPr>
      <w:t>1</w:t>
    </w:r>
    <w:r w:rsidR="00B05E31">
      <w:rPr>
        <w:rFonts w:cs="Arial"/>
        <w:b/>
        <w:sz w:val="20"/>
        <w:szCs w:val="20"/>
        <w:u w:val="single"/>
      </w:rPr>
      <w:t>61</w:t>
    </w:r>
    <w:r w:rsidR="007E5577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Vereadora </w:t>
    </w:r>
    <w:r w:rsidR="00656B85">
      <w:rPr>
        <w:rFonts w:cs="Arial"/>
        <w:b/>
        <w:sz w:val="20"/>
        <w:szCs w:val="20"/>
        <w:u w:val="single"/>
      </w:rPr>
      <w:t>Maria Amélia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05E3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05E3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332B"/>
    <w:rsid w:val="00004884"/>
    <w:rsid w:val="00011AE9"/>
    <w:rsid w:val="00012789"/>
    <w:rsid w:val="0001430A"/>
    <w:rsid w:val="00014334"/>
    <w:rsid w:val="00016235"/>
    <w:rsid w:val="00022CD8"/>
    <w:rsid w:val="00024FD3"/>
    <w:rsid w:val="00033094"/>
    <w:rsid w:val="00033AE3"/>
    <w:rsid w:val="00034A23"/>
    <w:rsid w:val="00043B26"/>
    <w:rsid w:val="00045D0E"/>
    <w:rsid w:val="00047EFF"/>
    <w:rsid w:val="00054B55"/>
    <w:rsid w:val="00055E5D"/>
    <w:rsid w:val="00056288"/>
    <w:rsid w:val="00063D05"/>
    <w:rsid w:val="00067BBE"/>
    <w:rsid w:val="00067F5D"/>
    <w:rsid w:val="00073603"/>
    <w:rsid w:val="00074002"/>
    <w:rsid w:val="00082C07"/>
    <w:rsid w:val="000866C7"/>
    <w:rsid w:val="00086F0A"/>
    <w:rsid w:val="000877B6"/>
    <w:rsid w:val="000921C3"/>
    <w:rsid w:val="00094473"/>
    <w:rsid w:val="00094490"/>
    <w:rsid w:val="0009529A"/>
    <w:rsid w:val="000958D5"/>
    <w:rsid w:val="00097CAE"/>
    <w:rsid w:val="000A2C07"/>
    <w:rsid w:val="000A7952"/>
    <w:rsid w:val="000B5354"/>
    <w:rsid w:val="000B58BB"/>
    <w:rsid w:val="000B5BAC"/>
    <w:rsid w:val="000C3122"/>
    <w:rsid w:val="000D3165"/>
    <w:rsid w:val="000D5839"/>
    <w:rsid w:val="000D5B1B"/>
    <w:rsid w:val="000D69A2"/>
    <w:rsid w:val="000E241C"/>
    <w:rsid w:val="000E2B8B"/>
    <w:rsid w:val="000E3BE0"/>
    <w:rsid w:val="000E67C9"/>
    <w:rsid w:val="000E7178"/>
    <w:rsid w:val="000F1773"/>
    <w:rsid w:val="000F1C15"/>
    <w:rsid w:val="000F2506"/>
    <w:rsid w:val="000F6251"/>
    <w:rsid w:val="000F69DC"/>
    <w:rsid w:val="001019AB"/>
    <w:rsid w:val="00103135"/>
    <w:rsid w:val="00103D41"/>
    <w:rsid w:val="00106091"/>
    <w:rsid w:val="0011135B"/>
    <w:rsid w:val="001158E6"/>
    <w:rsid w:val="0011762B"/>
    <w:rsid w:val="00133156"/>
    <w:rsid w:val="00134547"/>
    <w:rsid w:val="00134ABD"/>
    <w:rsid w:val="00134CF2"/>
    <w:rsid w:val="001415E6"/>
    <w:rsid w:val="00143AD7"/>
    <w:rsid w:val="0014591F"/>
    <w:rsid w:val="00150EE2"/>
    <w:rsid w:val="0015272B"/>
    <w:rsid w:val="001528C2"/>
    <w:rsid w:val="001564C9"/>
    <w:rsid w:val="00157A82"/>
    <w:rsid w:val="001614EC"/>
    <w:rsid w:val="001706D2"/>
    <w:rsid w:val="0017083B"/>
    <w:rsid w:val="00170AD4"/>
    <w:rsid w:val="00171DBE"/>
    <w:rsid w:val="00172E81"/>
    <w:rsid w:val="00174232"/>
    <w:rsid w:val="0017465C"/>
    <w:rsid w:val="0018069A"/>
    <w:rsid w:val="00181CD2"/>
    <w:rsid w:val="00183A6F"/>
    <w:rsid w:val="00183FE5"/>
    <w:rsid w:val="001840AD"/>
    <w:rsid w:val="00184A31"/>
    <w:rsid w:val="001911FF"/>
    <w:rsid w:val="001940AA"/>
    <w:rsid w:val="001A09F2"/>
    <w:rsid w:val="001A5807"/>
    <w:rsid w:val="001B0773"/>
    <w:rsid w:val="001B5CA7"/>
    <w:rsid w:val="001B6067"/>
    <w:rsid w:val="001B7BCF"/>
    <w:rsid w:val="001C3E9C"/>
    <w:rsid w:val="001C4836"/>
    <w:rsid w:val="001C6DCD"/>
    <w:rsid w:val="001C7A18"/>
    <w:rsid w:val="001E01CA"/>
    <w:rsid w:val="001E0C35"/>
    <w:rsid w:val="001E2D70"/>
    <w:rsid w:val="001E2F1D"/>
    <w:rsid w:val="001E4ADC"/>
    <w:rsid w:val="001E7397"/>
    <w:rsid w:val="001F13C3"/>
    <w:rsid w:val="001F33CF"/>
    <w:rsid w:val="001F459F"/>
    <w:rsid w:val="001F54BC"/>
    <w:rsid w:val="001F5924"/>
    <w:rsid w:val="001F61C6"/>
    <w:rsid w:val="001F7613"/>
    <w:rsid w:val="001F7BF9"/>
    <w:rsid w:val="0020022F"/>
    <w:rsid w:val="002020D3"/>
    <w:rsid w:val="002044D0"/>
    <w:rsid w:val="00204A6A"/>
    <w:rsid w:val="00204ED7"/>
    <w:rsid w:val="00205E78"/>
    <w:rsid w:val="00210390"/>
    <w:rsid w:val="0021277F"/>
    <w:rsid w:val="00212E2C"/>
    <w:rsid w:val="00215CD2"/>
    <w:rsid w:val="00230859"/>
    <w:rsid w:val="00231E06"/>
    <w:rsid w:val="00235BD5"/>
    <w:rsid w:val="00240DDA"/>
    <w:rsid w:val="002460CA"/>
    <w:rsid w:val="00247551"/>
    <w:rsid w:val="0025128C"/>
    <w:rsid w:val="0025136E"/>
    <w:rsid w:val="00253C82"/>
    <w:rsid w:val="00254F97"/>
    <w:rsid w:val="00263419"/>
    <w:rsid w:val="00264B8C"/>
    <w:rsid w:val="00266B01"/>
    <w:rsid w:val="00267274"/>
    <w:rsid w:val="00270AC7"/>
    <w:rsid w:val="002724F9"/>
    <w:rsid w:val="00281877"/>
    <w:rsid w:val="0028493A"/>
    <w:rsid w:val="0028677E"/>
    <w:rsid w:val="0028725D"/>
    <w:rsid w:val="002874C8"/>
    <w:rsid w:val="002913E2"/>
    <w:rsid w:val="0029179A"/>
    <w:rsid w:val="002920E6"/>
    <w:rsid w:val="002A0655"/>
    <w:rsid w:val="002A23BC"/>
    <w:rsid w:val="002A3950"/>
    <w:rsid w:val="002A63FE"/>
    <w:rsid w:val="002A7434"/>
    <w:rsid w:val="002B0715"/>
    <w:rsid w:val="002B1FB1"/>
    <w:rsid w:val="002B363B"/>
    <w:rsid w:val="002B3998"/>
    <w:rsid w:val="002B40CA"/>
    <w:rsid w:val="002B50B8"/>
    <w:rsid w:val="002B5F97"/>
    <w:rsid w:val="002C4B2B"/>
    <w:rsid w:val="002C5C70"/>
    <w:rsid w:val="002C74D0"/>
    <w:rsid w:val="002D24ED"/>
    <w:rsid w:val="002D3D9E"/>
    <w:rsid w:val="002D6A88"/>
    <w:rsid w:val="002E04E2"/>
    <w:rsid w:val="002E12C0"/>
    <w:rsid w:val="002E3431"/>
    <w:rsid w:val="002E3FB1"/>
    <w:rsid w:val="002F02DB"/>
    <w:rsid w:val="0030168E"/>
    <w:rsid w:val="003060CD"/>
    <w:rsid w:val="00317C1A"/>
    <w:rsid w:val="003205B5"/>
    <w:rsid w:val="00323F0F"/>
    <w:rsid w:val="003272A9"/>
    <w:rsid w:val="003311E6"/>
    <w:rsid w:val="00341327"/>
    <w:rsid w:val="00343DCC"/>
    <w:rsid w:val="00345436"/>
    <w:rsid w:val="00346E9F"/>
    <w:rsid w:val="00347D5E"/>
    <w:rsid w:val="003510AF"/>
    <w:rsid w:val="00352128"/>
    <w:rsid w:val="00352E6D"/>
    <w:rsid w:val="00355C7E"/>
    <w:rsid w:val="0035633F"/>
    <w:rsid w:val="00362F8B"/>
    <w:rsid w:val="003638CC"/>
    <w:rsid w:val="00367DC3"/>
    <w:rsid w:val="00370293"/>
    <w:rsid w:val="00375895"/>
    <w:rsid w:val="00376CD3"/>
    <w:rsid w:val="003770FF"/>
    <w:rsid w:val="00381797"/>
    <w:rsid w:val="003848C4"/>
    <w:rsid w:val="00385370"/>
    <w:rsid w:val="00397FF3"/>
    <w:rsid w:val="003A1AD8"/>
    <w:rsid w:val="003A3BF3"/>
    <w:rsid w:val="003A64D6"/>
    <w:rsid w:val="003A77BE"/>
    <w:rsid w:val="003B0528"/>
    <w:rsid w:val="003B2787"/>
    <w:rsid w:val="003B372E"/>
    <w:rsid w:val="003B56A4"/>
    <w:rsid w:val="003C0F8F"/>
    <w:rsid w:val="003C683C"/>
    <w:rsid w:val="003E188F"/>
    <w:rsid w:val="003E2535"/>
    <w:rsid w:val="003E4B91"/>
    <w:rsid w:val="003F1EF0"/>
    <w:rsid w:val="003F217D"/>
    <w:rsid w:val="003F6106"/>
    <w:rsid w:val="00403BC8"/>
    <w:rsid w:val="004115F9"/>
    <w:rsid w:val="00412795"/>
    <w:rsid w:val="00417D1E"/>
    <w:rsid w:val="0043369C"/>
    <w:rsid w:val="00435B72"/>
    <w:rsid w:val="00435F5B"/>
    <w:rsid w:val="0043610D"/>
    <w:rsid w:val="0044414B"/>
    <w:rsid w:val="00444BB5"/>
    <w:rsid w:val="004468D2"/>
    <w:rsid w:val="00451BDA"/>
    <w:rsid w:val="00452673"/>
    <w:rsid w:val="0046044A"/>
    <w:rsid w:val="00462603"/>
    <w:rsid w:val="00471287"/>
    <w:rsid w:val="00474C0B"/>
    <w:rsid w:val="00476C7C"/>
    <w:rsid w:val="00484A85"/>
    <w:rsid w:val="00487D64"/>
    <w:rsid w:val="00493115"/>
    <w:rsid w:val="0049423C"/>
    <w:rsid w:val="00495258"/>
    <w:rsid w:val="004B69C5"/>
    <w:rsid w:val="004B7CB9"/>
    <w:rsid w:val="004C0E4F"/>
    <w:rsid w:val="004C0F6B"/>
    <w:rsid w:val="004C2B9D"/>
    <w:rsid w:val="004C2C30"/>
    <w:rsid w:val="004C3BF4"/>
    <w:rsid w:val="004C4A65"/>
    <w:rsid w:val="004C6832"/>
    <w:rsid w:val="004C6C78"/>
    <w:rsid w:val="004D27C0"/>
    <w:rsid w:val="004D32C5"/>
    <w:rsid w:val="004D3A9D"/>
    <w:rsid w:val="004D7459"/>
    <w:rsid w:val="004E06ED"/>
    <w:rsid w:val="004E314A"/>
    <w:rsid w:val="004E46DA"/>
    <w:rsid w:val="004E54C5"/>
    <w:rsid w:val="004E60A1"/>
    <w:rsid w:val="004E7242"/>
    <w:rsid w:val="004F0B21"/>
    <w:rsid w:val="004F2288"/>
    <w:rsid w:val="004F2692"/>
    <w:rsid w:val="004F39E9"/>
    <w:rsid w:val="004F690D"/>
    <w:rsid w:val="004F6A11"/>
    <w:rsid w:val="0050097F"/>
    <w:rsid w:val="005029DB"/>
    <w:rsid w:val="00505357"/>
    <w:rsid w:val="005057FE"/>
    <w:rsid w:val="00505FD8"/>
    <w:rsid w:val="005064DF"/>
    <w:rsid w:val="005101CD"/>
    <w:rsid w:val="00510692"/>
    <w:rsid w:val="0051092E"/>
    <w:rsid w:val="005127E4"/>
    <w:rsid w:val="0051367E"/>
    <w:rsid w:val="00523673"/>
    <w:rsid w:val="00524669"/>
    <w:rsid w:val="00525A76"/>
    <w:rsid w:val="00532219"/>
    <w:rsid w:val="00533862"/>
    <w:rsid w:val="00540B1F"/>
    <w:rsid w:val="00540E30"/>
    <w:rsid w:val="00543B1A"/>
    <w:rsid w:val="00547485"/>
    <w:rsid w:val="00547D57"/>
    <w:rsid w:val="005507F2"/>
    <w:rsid w:val="00563495"/>
    <w:rsid w:val="00564368"/>
    <w:rsid w:val="00564775"/>
    <w:rsid w:val="00564AF5"/>
    <w:rsid w:val="00570D8A"/>
    <w:rsid w:val="005736A2"/>
    <w:rsid w:val="0058109A"/>
    <w:rsid w:val="0058406F"/>
    <w:rsid w:val="005846A3"/>
    <w:rsid w:val="00584E86"/>
    <w:rsid w:val="005868AE"/>
    <w:rsid w:val="0059363C"/>
    <w:rsid w:val="005937EC"/>
    <w:rsid w:val="00593B17"/>
    <w:rsid w:val="005965BD"/>
    <w:rsid w:val="005A01D0"/>
    <w:rsid w:val="005A03FA"/>
    <w:rsid w:val="005A2B48"/>
    <w:rsid w:val="005A2D4F"/>
    <w:rsid w:val="005A587F"/>
    <w:rsid w:val="005B2719"/>
    <w:rsid w:val="005B3D21"/>
    <w:rsid w:val="005B709B"/>
    <w:rsid w:val="005C2996"/>
    <w:rsid w:val="005C3938"/>
    <w:rsid w:val="005C4ABD"/>
    <w:rsid w:val="005D013F"/>
    <w:rsid w:val="005D093A"/>
    <w:rsid w:val="005D332F"/>
    <w:rsid w:val="005D3F81"/>
    <w:rsid w:val="005D5519"/>
    <w:rsid w:val="005D58C4"/>
    <w:rsid w:val="005D702D"/>
    <w:rsid w:val="005E138D"/>
    <w:rsid w:val="005E702D"/>
    <w:rsid w:val="005F5011"/>
    <w:rsid w:val="006041AC"/>
    <w:rsid w:val="006144F0"/>
    <w:rsid w:val="00624472"/>
    <w:rsid w:val="0062576D"/>
    <w:rsid w:val="00625A66"/>
    <w:rsid w:val="00630874"/>
    <w:rsid w:val="006342A9"/>
    <w:rsid w:val="00635D04"/>
    <w:rsid w:val="006424F9"/>
    <w:rsid w:val="006426AE"/>
    <w:rsid w:val="006438C3"/>
    <w:rsid w:val="006441D4"/>
    <w:rsid w:val="00646550"/>
    <w:rsid w:val="00651B00"/>
    <w:rsid w:val="00651D9D"/>
    <w:rsid w:val="00656B85"/>
    <w:rsid w:val="006655E1"/>
    <w:rsid w:val="006664AA"/>
    <w:rsid w:val="0066682B"/>
    <w:rsid w:val="006716CD"/>
    <w:rsid w:val="00673F98"/>
    <w:rsid w:val="00674860"/>
    <w:rsid w:val="00674F7D"/>
    <w:rsid w:val="00675564"/>
    <w:rsid w:val="00681021"/>
    <w:rsid w:val="00682E6E"/>
    <w:rsid w:val="00683CB8"/>
    <w:rsid w:val="006848E5"/>
    <w:rsid w:val="00690D1E"/>
    <w:rsid w:val="00691975"/>
    <w:rsid w:val="00691CF5"/>
    <w:rsid w:val="0069312F"/>
    <w:rsid w:val="00693CE1"/>
    <w:rsid w:val="006A06E5"/>
    <w:rsid w:val="006A370D"/>
    <w:rsid w:val="006A3CF6"/>
    <w:rsid w:val="006A5608"/>
    <w:rsid w:val="006B0B8E"/>
    <w:rsid w:val="006B2154"/>
    <w:rsid w:val="006B2EFF"/>
    <w:rsid w:val="006C18A7"/>
    <w:rsid w:val="006C59BC"/>
    <w:rsid w:val="006C5E1D"/>
    <w:rsid w:val="006C76CF"/>
    <w:rsid w:val="006D290F"/>
    <w:rsid w:val="006D5D4E"/>
    <w:rsid w:val="006D6F7D"/>
    <w:rsid w:val="006E0A80"/>
    <w:rsid w:val="006E25D0"/>
    <w:rsid w:val="006E46F3"/>
    <w:rsid w:val="006E57C9"/>
    <w:rsid w:val="006E64DD"/>
    <w:rsid w:val="006E6581"/>
    <w:rsid w:val="006E7E66"/>
    <w:rsid w:val="006F21EE"/>
    <w:rsid w:val="006F4E64"/>
    <w:rsid w:val="006F7567"/>
    <w:rsid w:val="006F7B0A"/>
    <w:rsid w:val="007014ED"/>
    <w:rsid w:val="00702B60"/>
    <w:rsid w:val="0070341E"/>
    <w:rsid w:val="00714351"/>
    <w:rsid w:val="00715F74"/>
    <w:rsid w:val="007163F6"/>
    <w:rsid w:val="00717CA2"/>
    <w:rsid w:val="00725205"/>
    <w:rsid w:val="00725E66"/>
    <w:rsid w:val="007274B8"/>
    <w:rsid w:val="00727CDB"/>
    <w:rsid w:val="0073062F"/>
    <w:rsid w:val="00730BE1"/>
    <w:rsid w:val="0073407F"/>
    <w:rsid w:val="00735F42"/>
    <w:rsid w:val="00737B6A"/>
    <w:rsid w:val="00747BF8"/>
    <w:rsid w:val="00760B49"/>
    <w:rsid w:val="00765ECD"/>
    <w:rsid w:val="00770D1F"/>
    <w:rsid w:val="00770F33"/>
    <w:rsid w:val="00775A1B"/>
    <w:rsid w:val="00775C0C"/>
    <w:rsid w:val="007838DC"/>
    <w:rsid w:val="0078647C"/>
    <w:rsid w:val="007902E6"/>
    <w:rsid w:val="00790509"/>
    <w:rsid w:val="00790911"/>
    <w:rsid w:val="00793494"/>
    <w:rsid w:val="00796991"/>
    <w:rsid w:val="007A4451"/>
    <w:rsid w:val="007B3583"/>
    <w:rsid w:val="007C0DB0"/>
    <w:rsid w:val="007C4C54"/>
    <w:rsid w:val="007D3809"/>
    <w:rsid w:val="007D39FD"/>
    <w:rsid w:val="007D5FD6"/>
    <w:rsid w:val="007D7556"/>
    <w:rsid w:val="007E02AD"/>
    <w:rsid w:val="007E0F3A"/>
    <w:rsid w:val="007E232E"/>
    <w:rsid w:val="007E3F69"/>
    <w:rsid w:val="007E500C"/>
    <w:rsid w:val="007E5577"/>
    <w:rsid w:val="007E6814"/>
    <w:rsid w:val="007E74D1"/>
    <w:rsid w:val="007F19B7"/>
    <w:rsid w:val="007F409B"/>
    <w:rsid w:val="007F75CA"/>
    <w:rsid w:val="007F7FBD"/>
    <w:rsid w:val="0080197E"/>
    <w:rsid w:val="00801D8C"/>
    <w:rsid w:val="00804F23"/>
    <w:rsid w:val="0080555F"/>
    <w:rsid w:val="00805B42"/>
    <w:rsid w:val="00806D46"/>
    <w:rsid w:val="00810024"/>
    <w:rsid w:val="0081105D"/>
    <w:rsid w:val="0081674E"/>
    <w:rsid w:val="00820C13"/>
    <w:rsid w:val="008231D5"/>
    <w:rsid w:val="008307F3"/>
    <w:rsid w:val="00833E7C"/>
    <w:rsid w:val="00840A48"/>
    <w:rsid w:val="008474F2"/>
    <w:rsid w:val="008525ED"/>
    <w:rsid w:val="00853F62"/>
    <w:rsid w:val="00861032"/>
    <w:rsid w:val="00863A26"/>
    <w:rsid w:val="00864329"/>
    <w:rsid w:val="00870972"/>
    <w:rsid w:val="00876EFD"/>
    <w:rsid w:val="00877B35"/>
    <w:rsid w:val="00877E50"/>
    <w:rsid w:val="00877F54"/>
    <w:rsid w:val="00881A74"/>
    <w:rsid w:val="008909A4"/>
    <w:rsid w:val="008914D3"/>
    <w:rsid w:val="0089350B"/>
    <w:rsid w:val="008A0BA0"/>
    <w:rsid w:val="008A0E0D"/>
    <w:rsid w:val="008A0EB2"/>
    <w:rsid w:val="008A1C75"/>
    <w:rsid w:val="008A4E6E"/>
    <w:rsid w:val="008B422C"/>
    <w:rsid w:val="008B4774"/>
    <w:rsid w:val="008B5C6E"/>
    <w:rsid w:val="008B6436"/>
    <w:rsid w:val="008B7BA9"/>
    <w:rsid w:val="008C0729"/>
    <w:rsid w:val="008C33AB"/>
    <w:rsid w:val="008C72B7"/>
    <w:rsid w:val="008D1E34"/>
    <w:rsid w:val="008D35C4"/>
    <w:rsid w:val="008E723E"/>
    <w:rsid w:val="008F1E6B"/>
    <w:rsid w:val="008F32B5"/>
    <w:rsid w:val="008F7625"/>
    <w:rsid w:val="00902ECD"/>
    <w:rsid w:val="00902F8A"/>
    <w:rsid w:val="0090560A"/>
    <w:rsid w:val="00905C57"/>
    <w:rsid w:val="009123C8"/>
    <w:rsid w:val="00916E2A"/>
    <w:rsid w:val="00922964"/>
    <w:rsid w:val="00931192"/>
    <w:rsid w:val="009321EF"/>
    <w:rsid w:val="009329F7"/>
    <w:rsid w:val="0093495F"/>
    <w:rsid w:val="009449E0"/>
    <w:rsid w:val="009536D2"/>
    <w:rsid w:val="009579A2"/>
    <w:rsid w:val="0096194D"/>
    <w:rsid w:val="0096339D"/>
    <w:rsid w:val="009661C4"/>
    <w:rsid w:val="009747F8"/>
    <w:rsid w:val="009768E6"/>
    <w:rsid w:val="00992502"/>
    <w:rsid w:val="009927D7"/>
    <w:rsid w:val="009935BA"/>
    <w:rsid w:val="009954E2"/>
    <w:rsid w:val="009958CE"/>
    <w:rsid w:val="009A2ABD"/>
    <w:rsid w:val="009A59FA"/>
    <w:rsid w:val="009A63DB"/>
    <w:rsid w:val="009A6FC5"/>
    <w:rsid w:val="009B207E"/>
    <w:rsid w:val="009B32F8"/>
    <w:rsid w:val="009C07DD"/>
    <w:rsid w:val="009C0A2D"/>
    <w:rsid w:val="009C26A0"/>
    <w:rsid w:val="009C2CCE"/>
    <w:rsid w:val="009C6F58"/>
    <w:rsid w:val="009D0F6E"/>
    <w:rsid w:val="009D50D4"/>
    <w:rsid w:val="009D512F"/>
    <w:rsid w:val="009D5F9A"/>
    <w:rsid w:val="009D7D92"/>
    <w:rsid w:val="009E1F05"/>
    <w:rsid w:val="009E2101"/>
    <w:rsid w:val="009E6B3F"/>
    <w:rsid w:val="009F2350"/>
    <w:rsid w:val="00A0049F"/>
    <w:rsid w:val="00A026DA"/>
    <w:rsid w:val="00A0463C"/>
    <w:rsid w:val="00A05E0F"/>
    <w:rsid w:val="00A0655B"/>
    <w:rsid w:val="00A11F34"/>
    <w:rsid w:val="00A130F4"/>
    <w:rsid w:val="00A1378E"/>
    <w:rsid w:val="00A15048"/>
    <w:rsid w:val="00A21A8C"/>
    <w:rsid w:val="00A27BBB"/>
    <w:rsid w:val="00A31F07"/>
    <w:rsid w:val="00A349F1"/>
    <w:rsid w:val="00A46B01"/>
    <w:rsid w:val="00A67479"/>
    <w:rsid w:val="00A6792F"/>
    <w:rsid w:val="00A753E8"/>
    <w:rsid w:val="00A844CE"/>
    <w:rsid w:val="00A90C7D"/>
    <w:rsid w:val="00A92CB9"/>
    <w:rsid w:val="00A97741"/>
    <w:rsid w:val="00AA6FC7"/>
    <w:rsid w:val="00AA7A04"/>
    <w:rsid w:val="00AB1BFF"/>
    <w:rsid w:val="00AC0D0C"/>
    <w:rsid w:val="00AC24F9"/>
    <w:rsid w:val="00AC6256"/>
    <w:rsid w:val="00AC712C"/>
    <w:rsid w:val="00AD2782"/>
    <w:rsid w:val="00AD3733"/>
    <w:rsid w:val="00AD3F8E"/>
    <w:rsid w:val="00AD54E7"/>
    <w:rsid w:val="00AD63EE"/>
    <w:rsid w:val="00AD6B47"/>
    <w:rsid w:val="00AD7DEC"/>
    <w:rsid w:val="00AE447C"/>
    <w:rsid w:val="00AF3C4D"/>
    <w:rsid w:val="00AF41AE"/>
    <w:rsid w:val="00AF4B90"/>
    <w:rsid w:val="00AF5F40"/>
    <w:rsid w:val="00B0174F"/>
    <w:rsid w:val="00B019B6"/>
    <w:rsid w:val="00B05E31"/>
    <w:rsid w:val="00B06B4B"/>
    <w:rsid w:val="00B06BA7"/>
    <w:rsid w:val="00B10E9F"/>
    <w:rsid w:val="00B17815"/>
    <w:rsid w:val="00B17D10"/>
    <w:rsid w:val="00B210CD"/>
    <w:rsid w:val="00B217B8"/>
    <w:rsid w:val="00B2363E"/>
    <w:rsid w:val="00B30EDB"/>
    <w:rsid w:val="00B30EF9"/>
    <w:rsid w:val="00B31054"/>
    <w:rsid w:val="00B34959"/>
    <w:rsid w:val="00B36C0E"/>
    <w:rsid w:val="00B36FD3"/>
    <w:rsid w:val="00B37DAF"/>
    <w:rsid w:val="00B407FA"/>
    <w:rsid w:val="00B51320"/>
    <w:rsid w:val="00B5265F"/>
    <w:rsid w:val="00B57E0F"/>
    <w:rsid w:val="00B607CC"/>
    <w:rsid w:val="00B61CB1"/>
    <w:rsid w:val="00B67EB4"/>
    <w:rsid w:val="00B70E53"/>
    <w:rsid w:val="00B71CFA"/>
    <w:rsid w:val="00B72EEE"/>
    <w:rsid w:val="00B75CEF"/>
    <w:rsid w:val="00B8293E"/>
    <w:rsid w:val="00B83E6D"/>
    <w:rsid w:val="00B900A1"/>
    <w:rsid w:val="00B959CF"/>
    <w:rsid w:val="00B97EB1"/>
    <w:rsid w:val="00BA1565"/>
    <w:rsid w:val="00BA3DB0"/>
    <w:rsid w:val="00BB1A6F"/>
    <w:rsid w:val="00BB1A9D"/>
    <w:rsid w:val="00BB3F3E"/>
    <w:rsid w:val="00BC0694"/>
    <w:rsid w:val="00BC123C"/>
    <w:rsid w:val="00BC3B63"/>
    <w:rsid w:val="00BC44DF"/>
    <w:rsid w:val="00BC5098"/>
    <w:rsid w:val="00BC58F1"/>
    <w:rsid w:val="00BC5B1E"/>
    <w:rsid w:val="00BC5FEF"/>
    <w:rsid w:val="00BD1F36"/>
    <w:rsid w:val="00BD34B9"/>
    <w:rsid w:val="00BD3C47"/>
    <w:rsid w:val="00BD58A9"/>
    <w:rsid w:val="00BD6A4C"/>
    <w:rsid w:val="00BE1B39"/>
    <w:rsid w:val="00BE4A56"/>
    <w:rsid w:val="00BE5375"/>
    <w:rsid w:val="00BF76F2"/>
    <w:rsid w:val="00BF791A"/>
    <w:rsid w:val="00C06926"/>
    <w:rsid w:val="00C06BEA"/>
    <w:rsid w:val="00C076A8"/>
    <w:rsid w:val="00C10ADB"/>
    <w:rsid w:val="00C10DC3"/>
    <w:rsid w:val="00C12F82"/>
    <w:rsid w:val="00C13EA4"/>
    <w:rsid w:val="00C1424D"/>
    <w:rsid w:val="00C14797"/>
    <w:rsid w:val="00C15545"/>
    <w:rsid w:val="00C21A62"/>
    <w:rsid w:val="00C32408"/>
    <w:rsid w:val="00C36E68"/>
    <w:rsid w:val="00C379C9"/>
    <w:rsid w:val="00C37EE2"/>
    <w:rsid w:val="00C41AC9"/>
    <w:rsid w:val="00C42806"/>
    <w:rsid w:val="00C43001"/>
    <w:rsid w:val="00C44D39"/>
    <w:rsid w:val="00C45509"/>
    <w:rsid w:val="00C55EF0"/>
    <w:rsid w:val="00C618F0"/>
    <w:rsid w:val="00C6787D"/>
    <w:rsid w:val="00C7080A"/>
    <w:rsid w:val="00C7096C"/>
    <w:rsid w:val="00C73A1C"/>
    <w:rsid w:val="00C76263"/>
    <w:rsid w:val="00C81A87"/>
    <w:rsid w:val="00C847CF"/>
    <w:rsid w:val="00C858B3"/>
    <w:rsid w:val="00C873AB"/>
    <w:rsid w:val="00C9141B"/>
    <w:rsid w:val="00C92075"/>
    <w:rsid w:val="00C935B3"/>
    <w:rsid w:val="00C94949"/>
    <w:rsid w:val="00CA759E"/>
    <w:rsid w:val="00CA7AD2"/>
    <w:rsid w:val="00CB07CA"/>
    <w:rsid w:val="00CB2BAB"/>
    <w:rsid w:val="00CB2BBC"/>
    <w:rsid w:val="00CB45A8"/>
    <w:rsid w:val="00CC4572"/>
    <w:rsid w:val="00CD06BD"/>
    <w:rsid w:val="00CD1706"/>
    <w:rsid w:val="00CD3876"/>
    <w:rsid w:val="00CD447B"/>
    <w:rsid w:val="00CD7C94"/>
    <w:rsid w:val="00CE2294"/>
    <w:rsid w:val="00CE5EBD"/>
    <w:rsid w:val="00CE750E"/>
    <w:rsid w:val="00CF06F9"/>
    <w:rsid w:val="00CF0713"/>
    <w:rsid w:val="00CF31DE"/>
    <w:rsid w:val="00CF672A"/>
    <w:rsid w:val="00CF7902"/>
    <w:rsid w:val="00CF7AF7"/>
    <w:rsid w:val="00D02CDE"/>
    <w:rsid w:val="00D05CE3"/>
    <w:rsid w:val="00D06693"/>
    <w:rsid w:val="00D114D7"/>
    <w:rsid w:val="00D14EB1"/>
    <w:rsid w:val="00D16CA1"/>
    <w:rsid w:val="00D17928"/>
    <w:rsid w:val="00D2072E"/>
    <w:rsid w:val="00D233C7"/>
    <w:rsid w:val="00D35697"/>
    <w:rsid w:val="00D44889"/>
    <w:rsid w:val="00D4538D"/>
    <w:rsid w:val="00D507D5"/>
    <w:rsid w:val="00D532D0"/>
    <w:rsid w:val="00D5430F"/>
    <w:rsid w:val="00D564F1"/>
    <w:rsid w:val="00D57835"/>
    <w:rsid w:val="00D627F3"/>
    <w:rsid w:val="00D62CD9"/>
    <w:rsid w:val="00D64138"/>
    <w:rsid w:val="00D64773"/>
    <w:rsid w:val="00D64A2A"/>
    <w:rsid w:val="00D704F0"/>
    <w:rsid w:val="00D71B5B"/>
    <w:rsid w:val="00D721BC"/>
    <w:rsid w:val="00D7335B"/>
    <w:rsid w:val="00D8365B"/>
    <w:rsid w:val="00D86BCE"/>
    <w:rsid w:val="00D90CF2"/>
    <w:rsid w:val="00D91B2F"/>
    <w:rsid w:val="00D9348D"/>
    <w:rsid w:val="00D9483F"/>
    <w:rsid w:val="00DB23E5"/>
    <w:rsid w:val="00DB2EB9"/>
    <w:rsid w:val="00DB48F6"/>
    <w:rsid w:val="00DB57DD"/>
    <w:rsid w:val="00DC12E3"/>
    <w:rsid w:val="00DC1F4E"/>
    <w:rsid w:val="00DC4B37"/>
    <w:rsid w:val="00DD024E"/>
    <w:rsid w:val="00DD5C1F"/>
    <w:rsid w:val="00DD7D6D"/>
    <w:rsid w:val="00DE1EC0"/>
    <w:rsid w:val="00DE3EE2"/>
    <w:rsid w:val="00DE50DD"/>
    <w:rsid w:val="00DF6BE6"/>
    <w:rsid w:val="00E0249F"/>
    <w:rsid w:val="00E03E63"/>
    <w:rsid w:val="00E061C6"/>
    <w:rsid w:val="00E06755"/>
    <w:rsid w:val="00E06EB9"/>
    <w:rsid w:val="00E07978"/>
    <w:rsid w:val="00E11F92"/>
    <w:rsid w:val="00E12760"/>
    <w:rsid w:val="00E14CA4"/>
    <w:rsid w:val="00E14F37"/>
    <w:rsid w:val="00E14FC1"/>
    <w:rsid w:val="00E21B52"/>
    <w:rsid w:val="00E22AB5"/>
    <w:rsid w:val="00E231D8"/>
    <w:rsid w:val="00E271E1"/>
    <w:rsid w:val="00E3022D"/>
    <w:rsid w:val="00E33DC7"/>
    <w:rsid w:val="00E34035"/>
    <w:rsid w:val="00E37128"/>
    <w:rsid w:val="00E376E9"/>
    <w:rsid w:val="00E45437"/>
    <w:rsid w:val="00E50C68"/>
    <w:rsid w:val="00E51448"/>
    <w:rsid w:val="00E66CFD"/>
    <w:rsid w:val="00E70F8B"/>
    <w:rsid w:val="00E721EC"/>
    <w:rsid w:val="00E7311B"/>
    <w:rsid w:val="00E750F4"/>
    <w:rsid w:val="00E7547E"/>
    <w:rsid w:val="00E8369D"/>
    <w:rsid w:val="00E83EE3"/>
    <w:rsid w:val="00E849CC"/>
    <w:rsid w:val="00E86C30"/>
    <w:rsid w:val="00E90791"/>
    <w:rsid w:val="00E90C30"/>
    <w:rsid w:val="00E90D98"/>
    <w:rsid w:val="00E920F5"/>
    <w:rsid w:val="00E93990"/>
    <w:rsid w:val="00E95AD8"/>
    <w:rsid w:val="00EA6AD9"/>
    <w:rsid w:val="00EB04D6"/>
    <w:rsid w:val="00EB1DFB"/>
    <w:rsid w:val="00EC0AD1"/>
    <w:rsid w:val="00EC3ABE"/>
    <w:rsid w:val="00ED0429"/>
    <w:rsid w:val="00ED2065"/>
    <w:rsid w:val="00ED4D34"/>
    <w:rsid w:val="00EE0866"/>
    <w:rsid w:val="00EE28DC"/>
    <w:rsid w:val="00EE3D6F"/>
    <w:rsid w:val="00EE3F42"/>
    <w:rsid w:val="00EF41EA"/>
    <w:rsid w:val="00EF5FEE"/>
    <w:rsid w:val="00EF77CC"/>
    <w:rsid w:val="00F03010"/>
    <w:rsid w:val="00F0394C"/>
    <w:rsid w:val="00F04561"/>
    <w:rsid w:val="00F16F74"/>
    <w:rsid w:val="00F21C2C"/>
    <w:rsid w:val="00F22FC9"/>
    <w:rsid w:val="00F245BA"/>
    <w:rsid w:val="00F24C60"/>
    <w:rsid w:val="00F25E83"/>
    <w:rsid w:val="00F27895"/>
    <w:rsid w:val="00F33229"/>
    <w:rsid w:val="00F37891"/>
    <w:rsid w:val="00F4004E"/>
    <w:rsid w:val="00F4079D"/>
    <w:rsid w:val="00F420E5"/>
    <w:rsid w:val="00F42C63"/>
    <w:rsid w:val="00F4383C"/>
    <w:rsid w:val="00F47545"/>
    <w:rsid w:val="00F5150F"/>
    <w:rsid w:val="00F515DB"/>
    <w:rsid w:val="00F57A58"/>
    <w:rsid w:val="00F61429"/>
    <w:rsid w:val="00F65C85"/>
    <w:rsid w:val="00F67581"/>
    <w:rsid w:val="00F718CB"/>
    <w:rsid w:val="00F73DA3"/>
    <w:rsid w:val="00F776C9"/>
    <w:rsid w:val="00F808D1"/>
    <w:rsid w:val="00F84EC1"/>
    <w:rsid w:val="00F85DCC"/>
    <w:rsid w:val="00F865D1"/>
    <w:rsid w:val="00F87F2E"/>
    <w:rsid w:val="00F94ABC"/>
    <w:rsid w:val="00F97CB4"/>
    <w:rsid w:val="00FA09D9"/>
    <w:rsid w:val="00FA282F"/>
    <w:rsid w:val="00FA3CFC"/>
    <w:rsid w:val="00FB00FA"/>
    <w:rsid w:val="00FB0240"/>
    <w:rsid w:val="00FB0AEF"/>
    <w:rsid w:val="00FB32B4"/>
    <w:rsid w:val="00FB5063"/>
    <w:rsid w:val="00FB6C0D"/>
    <w:rsid w:val="00FC1C13"/>
    <w:rsid w:val="00FC22E4"/>
    <w:rsid w:val="00FC434F"/>
    <w:rsid w:val="00FC4490"/>
    <w:rsid w:val="00FD0AD6"/>
    <w:rsid w:val="00FD5856"/>
    <w:rsid w:val="00FE1DAA"/>
    <w:rsid w:val="00FE28F8"/>
    <w:rsid w:val="00FE2964"/>
    <w:rsid w:val="00FE3B6B"/>
    <w:rsid w:val="00FE5C71"/>
    <w:rsid w:val="00FE7BE2"/>
    <w:rsid w:val="00FF2399"/>
    <w:rsid w:val="00FF4608"/>
    <w:rsid w:val="00FF6E2A"/>
    <w:rsid w:val="00FF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9EA00-1A01-4543-8B12-B516ACB7E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4</TotalTime>
  <Pages>2</Pages>
  <Words>160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13</cp:revision>
  <cp:lastPrinted>2021-05-25T13:33:00Z</cp:lastPrinted>
  <dcterms:created xsi:type="dcterms:W3CDTF">2021-05-31T18:50:00Z</dcterms:created>
  <dcterms:modified xsi:type="dcterms:W3CDTF">2021-05-31T18:54:00Z</dcterms:modified>
</cp:coreProperties>
</file>